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1B" w:rsidRPr="005C5DBF" w:rsidRDefault="00CD3D1B" w:rsidP="005C5DBF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D3D1B" w:rsidRPr="005C5DBF" w:rsidRDefault="00CD3D1B" w:rsidP="005C5DB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D3D1B" w:rsidRPr="005C5DBF" w:rsidRDefault="00CD3D1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D3D1B" w:rsidRPr="005C5DBF" w:rsidRDefault="00CD3D1B" w:rsidP="005C5DBF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  <w:lang w:eastAsia="ru-RU"/>
        </w:rPr>
      </w:pPr>
    </w:p>
    <w:p w:rsidR="00CD3D1B" w:rsidRPr="008810A3" w:rsidRDefault="00CD3D1B" w:rsidP="005C5DBF">
      <w:pPr>
        <w:spacing w:after="0" w:line="360" w:lineRule="auto"/>
        <w:rPr>
          <w:rFonts w:ascii="Times New Roman" w:hAnsi="Times New Roman"/>
          <w:b/>
          <w:szCs w:val="24"/>
          <w:lang w:eastAsia="ru-RU"/>
        </w:rPr>
      </w:pPr>
      <w:r w:rsidRPr="008810A3">
        <w:rPr>
          <w:rFonts w:ascii="Times New Roman" w:hAnsi="Times New Roman"/>
          <w:b/>
          <w:szCs w:val="24"/>
          <w:lang w:eastAsia="ru-RU"/>
        </w:rPr>
        <w:t>От  20.12.2019  №  361</w:t>
      </w:r>
    </w:p>
    <w:p w:rsidR="00CD3D1B" w:rsidRPr="005C5DBF" w:rsidRDefault="00CD3D1B" w:rsidP="005C5DBF">
      <w:pPr>
        <w:spacing w:after="0" w:line="360" w:lineRule="auto"/>
        <w:rPr>
          <w:rFonts w:ascii="Arial" w:hAnsi="Arial" w:cs="Arial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 xml:space="preserve"> г. Унеча Брянской области</w:t>
      </w:r>
    </w:p>
    <w:p w:rsidR="00CD3D1B" w:rsidRPr="005C5DBF" w:rsidRDefault="00CD3D1B" w:rsidP="00200534">
      <w:pPr>
        <w:spacing w:line="240" w:lineRule="auto"/>
        <w:ind w:right="4135"/>
        <w:jc w:val="both"/>
        <w:rPr>
          <w:rFonts w:ascii="Times New Roman" w:hAnsi="Times New Roman"/>
          <w:sz w:val="28"/>
          <w:szCs w:val="28"/>
        </w:rPr>
      </w:pPr>
      <w:r w:rsidRPr="00B900A8">
        <w:rPr>
          <w:rFonts w:ascii="Times New Roman" w:hAnsi="Times New Roman"/>
          <w:sz w:val="28"/>
          <w:szCs w:val="28"/>
        </w:rPr>
        <w:t xml:space="preserve">О проведении открытого аукциона на право заключения договора аренды муниципального   имущества </w:t>
      </w:r>
    </w:p>
    <w:p w:rsidR="00CD3D1B" w:rsidRPr="005C5DBF" w:rsidRDefault="00CD3D1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CD3D1B" w:rsidRPr="00200534" w:rsidRDefault="00CD3D1B" w:rsidP="00FC0BFE">
      <w:pPr>
        <w:spacing w:after="120" w:line="240" w:lineRule="auto"/>
        <w:ind w:firstLine="856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Руководствуясь п.1 ст. 17.1</w:t>
      </w:r>
      <w:r>
        <w:rPr>
          <w:rFonts w:ascii="Times New Roman" w:hAnsi="Times New Roman"/>
          <w:sz w:val="24"/>
          <w:szCs w:val="24"/>
        </w:rPr>
        <w:t xml:space="preserve"> Федерального закона от 26.07.2006 </w:t>
      </w:r>
      <w:r w:rsidRPr="00200534">
        <w:rPr>
          <w:rFonts w:ascii="Times New Roman" w:hAnsi="Times New Roman"/>
          <w:sz w:val="24"/>
          <w:szCs w:val="24"/>
        </w:rPr>
        <w:t xml:space="preserve"> N 135-ФЗ "О защите конкуренции", в соответствии с Приказом Федеральной антимо</w:t>
      </w:r>
      <w:r>
        <w:rPr>
          <w:rFonts w:ascii="Times New Roman" w:hAnsi="Times New Roman"/>
          <w:sz w:val="24"/>
          <w:szCs w:val="24"/>
        </w:rPr>
        <w:t>нопольной службы от 10.02.2010</w:t>
      </w:r>
      <w:r w:rsidRPr="00200534">
        <w:rPr>
          <w:rFonts w:ascii="Times New Roman" w:hAnsi="Times New Roman"/>
          <w:sz w:val="24"/>
          <w:szCs w:val="24"/>
        </w:rPr>
        <w:t xml:space="preserve">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на основании отчета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 по определе</w:t>
      </w:r>
      <w:r>
        <w:rPr>
          <w:rFonts w:ascii="Times New Roman" w:hAnsi="Times New Roman"/>
          <w:sz w:val="24"/>
          <w:szCs w:val="24"/>
        </w:rPr>
        <w:t xml:space="preserve">нию </w:t>
      </w:r>
      <w:r w:rsidRPr="00200534">
        <w:rPr>
          <w:rFonts w:ascii="Times New Roman" w:hAnsi="Times New Roman"/>
          <w:sz w:val="24"/>
          <w:szCs w:val="24"/>
        </w:rPr>
        <w:t xml:space="preserve"> размера </w:t>
      </w:r>
      <w:r>
        <w:rPr>
          <w:rFonts w:ascii="Times New Roman" w:hAnsi="Times New Roman"/>
          <w:sz w:val="24"/>
          <w:szCs w:val="24"/>
        </w:rPr>
        <w:t xml:space="preserve"> годовой </w:t>
      </w:r>
      <w:r w:rsidRPr="00200534">
        <w:rPr>
          <w:rFonts w:ascii="Times New Roman" w:hAnsi="Times New Roman"/>
          <w:sz w:val="24"/>
          <w:szCs w:val="24"/>
        </w:rPr>
        <w:t xml:space="preserve">арендной платы </w:t>
      </w:r>
      <w:r>
        <w:rPr>
          <w:rFonts w:ascii="Times New Roman" w:hAnsi="Times New Roman"/>
          <w:sz w:val="24"/>
          <w:szCs w:val="24"/>
        </w:rPr>
        <w:t>за нежилое</w:t>
      </w:r>
      <w:r w:rsidRPr="00200534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омещение с кадастровым номером 32:27:0430130:388  от  28.11.2019  №  3253-19-145,  выполненного оценщиком  ИП Гореловым В.В.</w:t>
      </w:r>
    </w:p>
    <w:p w:rsidR="00CD3D1B" w:rsidRPr="005C5DBF" w:rsidRDefault="00CD3D1B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5C5DBF">
        <w:rPr>
          <w:rFonts w:ascii="Times New Roman" w:hAnsi="Times New Roman"/>
          <w:sz w:val="24"/>
          <w:szCs w:val="24"/>
          <w:lang w:eastAsia="ru-RU"/>
        </w:rPr>
        <w:t>ПОСТАНОВЛЯЮ:</w:t>
      </w:r>
    </w:p>
    <w:p w:rsidR="00CD3D1B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Провести  открытый аукцион на право заключения договора аренды муниципального имущества - нежилог</w:t>
      </w:r>
      <w:r>
        <w:rPr>
          <w:rFonts w:ascii="Times New Roman" w:hAnsi="Times New Roman"/>
          <w:sz w:val="24"/>
          <w:szCs w:val="24"/>
        </w:rPr>
        <w:t>о помещения общей площадью 183,9 кв.м</w:t>
      </w:r>
      <w:r w:rsidRPr="0020053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 кадастровым номером 32:27:0430130:38</w:t>
      </w:r>
      <w:r w:rsidRPr="00200534">
        <w:rPr>
          <w:rFonts w:ascii="Times New Roman" w:hAnsi="Times New Roman"/>
          <w:sz w:val="24"/>
          <w:szCs w:val="24"/>
        </w:rPr>
        <w:t>8, р</w:t>
      </w:r>
      <w:r>
        <w:rPr>
          <w:rFonts w:ascii="Times New Roman" w:hAnsi="Times New Roman"/>
          <w:sz w:val="24"/>
          <w:szCs w:val="24"/>
        </w:rPr>
        <w:t>асположенного на 1-м этаже  многоквартирного</w:t>
      </w:r>
      <w:r w:rsidRPr="00200534">
        <w:rPr>
          <w:rFonts w:ascii="Times New Roman" w:hAnsi="Times New Roman"/>
          <w:sz w:val="24"/>
          <w:szCs w:val="24"/>
        </w:rPr>
        <w:t xml:space="preserve"> жилого дома по адресу: Брянская область, Унечский р</w:t>
      </w:r>
      <w:r>
        <w:rPr>
          <w:rFonts w:ascii="Times New Roman" w:hAnsi="Times New Roman"/>
          <w:sz w:val="24"/>
          <w:szCs w:val="24"/>
        </w:rPr>
        <w:t>айон, г. Унеча, ул. Попова, д. 2</w:t>
      </w:r>
      <w:r w:rsidRPr="00200534">
        <w:rPr>
          <w:rFonts w:ascii="Times New Roman" w:hAnsi="Times New Roman"/>
          <w:sz w:val="24"/>
          <w:szCs w:val="24"/>
        </w:rPr>
        <w:t xml:space="preserve">. 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200534">
        <w:rPr>
          <w:rFonts w:ascii="Times New Roman" w:hAnsi="Times New Roman"/>
          <w:sz w:val="24"/>
          <w:szCs w:val="24"/>
        </w:rPr>
        <w:t>Разре</w:t>
      </w:r>
      <w:r>
        <w:rPr>
          <w:rFonts w:ascii="Times New Roman" w:hAnsi="Times New Roman"/>
          <w:sz w:val="24"/>
          <w:szCs w:val="24"/>
        </w:rPr>
        <w:t xml:space="preserve">шенное использование:  помещения для размещения предприятий общепита, для бытового обслуживания населения, торговые.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2. </w:t>
      </w:r>
      <w:r>
        <w:rPr>
          <w:rFonts w:ascii="Times New Roman" w:hAnsi="Times New Roman"/>
          <w:sz w:val="24"/>
          <w:szCs w:val="24"/>
        </w:rPr>
        <w:t>На основании отчета № 3253-19-145</w:t>
      </w:r>
      <w:r w:rsidRPr="00200534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8.11.2019, выполненного оценщиком ИП Гореловым В.В.</w:t>
      </w:r>
      <w:r w:rsidRPr="00200534">
        <w:rPr>
          <w:rFonts w:ascii="Times New Roman" w:hAnsi="Times New Roman"/>
          <w:sz w:val="24"/>
          <w:szCs w:val="24"/>
        </w:rPr>
        <w:t xml:space="preserve">, утвердить начальную минимальную </w:t>
      </w:r>
      <w:r>
        <w:rPr>
          <w:rFonts w:ascii="Times New Roman" w:hAnsi="Times New Roman"/>
          <w:sz w:val="24"/>
          <w:szCs w:val="24"/>
        </w:rPr>
        <w:t>цену (размер годовой арендной платы) за аренду нежилого помещения, указанного</w:t>
      </w:r>
      <w:r w:rsidRPr="00200534">
        <w:rPr>
          <w:rFonts w:ascii="Times New Roman" w:hAnsi="Times New Roman"/>
          <w:sz w:val="24"/>
          <w:szCs w:val="24"/>
        </w:rPr>
        <w:t xml:space="preserve"> в пункте 1 настоящ</w:t>
      </w:r>
      <w:r>
        <w:rPr>
          <w:rFonts w:ascii="Times New Roman" w:hAnsi="Times New Roman"/>
          <w:sz w:val="24"/>
          <w:szCs w:val="24"/>
        </w:rPr>
        <w:t>его постановления,  в размере 271 200 (двести семьдесят одна тысяча двести</w:t>
      </w:r>
      <w:r w:rsidRPr="0020053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без учета  НДС </w:t>
      </w:r>
      <w:r w:rsidRPr="00200534">
        <w:rPr>
          <w:rFonts w:ascii="Times New Roman" w:hAnsi="Times New Roman"/>
          <w:sz w:val="24"/>
          <w:szCs w:val="24"/>
        </w:rPr>
        <w:t>и  коммунальных платежей.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0053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200534">
        <w:rPr>
          <w:rFonts w:ascii="Times New Roman" w:hAnsi="Times New Roman"/>
          <w:sz w:val="24"/>
          <w:szCs w:val="24"/>
        </w:rPr>
        <w:t>Установить требование о внесении задатка в размере 10% от начальной  минимальной  цены (размера годовой арендной платы) договора аренды имуществ</w:t>
      </w:r>
      <w:r>
        <w:rPr>
          <w:rFonts w:ascii="Times New Roman" w:hAnsi="Times New Roman"/>
          <w:sz w:val="24"/>
          <w:szCs w:val="24"/>
        </w:rPr>
        <w:t>а, что составляет 27 120 руб. (двадцать семь тысяч сто двадцать рублей</w:t>
      </w:r>
      <w:r w:rsidRPr="0020053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00534">
        <w:rPr>
          <w:rFonts w:ascii="Times New Roman" w:hAnsi="Times New Roman"/>
          <w:sz w:val="24"/>
          <w:szCs w:val="24"/>
        </w:rPr>
        <w:t>определить срок действия договора: 5 лет.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4.  Комитету по управлению муниципальным имуществом Унечского района</w:t>
      </w:r>
      <w:r w:rsidRPr="00200534">
        <w:rPr>
          <w:rFonts w:ascii="Times New Roman" w:hAnsi="Times New Roman"/>
          <w:sz w:val="24"/>
          <w:szCs w:val="24"/>
        </w:rPr>
        <w:t xml:space="preserve">  организовать подготовку документации на проведение открытого аукциона на право заключения договора аренды муниципального имущества, указанного в п. 1 настоящего постановления, ее размещение в установленном порядке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договоров, указанных в частях 1 и 3 статьи 17.1 Федерального закона "О защите конкуренции", - </w:t>
      </w:r>
      <w:hyperlink r:id="rId5" w:history="1">
        <w:r w:rsidRPr="00200534">
          <w:rPr>
            <w:rStyle w:val="Hyperlink"/>
            <w:rFonts w:ascii="Times New Roman" w:hAnsi="Times New Roman"/>
            <w:sz w:val="24"/>
            <w:szCs w:val="24"/>
          </w:rPr>
          <w:t>www.torgi.gov.ru</w:t>
        </w:r>
      </w:hyperlink>
      <w:r w:rsidRPr="00200534">
        <w:rPr>
          <w:rFonts w:ascii="Times New Roman" w:hAnsi="Times New Roman"/>
          <w:sz w:val="24"/>
          <w:szCs w:val="24"/>
        </w:rPr>
        <w:t>.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5.   </w:t>
      </w:r>
      <w:r w:rsidRPr="00200534">
        <w:rPr>
          <w:rFonts w:ascii="Times New Roman" w:hAnsi="Times New Roman"/>
          <w:bCs/>
          <w:sz w:val="24"/>
          <w:szCs w:val="24"/>
        </w:rPr>
        <w:t>Аукционной (конкурсной) комиссии:</w:t>
      </w:r>
    </w:p>
    <w:p w:rsidR="00CD3D1B" w:rsidRPr="00200534" w:rsidRDefault="00CD3D1B" w:rsidP="00200534">
      <w:pPr>
        <w:numPr>
          <w:ilvl w:val="1"/>
          <w:numId w:val="2"/>
        </w:numPr>
        <w:tabs>
          <w:tab w:val="num" w:pos="342"/>
        </w:tabs>
        <w:autoSpaceDE w:val="0"/>
        <w:autoSpaceDN w:val="0"/>
        <w:adjustRightInd w:val="0"/>
        <w:spacing w:after="0" w:line="240" w:lineRule="auto"/>
        <w:ind w:left="342" w:hanging="342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организовать прием заявок на участие в открытом аукционе на право заключения  договора аренды муниципального имущества;</w:t>
      </w:r>
    </w:p>
    <w:p w:rsidR="00CD3D1B" w:rsidRPr="00200534" w:rsidRDefault="00CD3D1B" w:rsidP="00200534">
      <w:pPr>
        <w:numPr>
          <w:ilvl w:val="1"/>
          <w:numId w:val="2"/>
        </w:numPr>
        <w:tabs>
          <w:tab w:val="num" w:pos="342"/>
        </w:tabs>
        <w:autoSpaceDE w:val="0"/>
        <w:autoSpaceDN w:val="0"/>
        <w:adjustRightInd w:val="0"/>
        <w:spacing w:after="0" w:line="240" w:lineRule="auto"/>
        <w:ind w:left="342" w:hanging="342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осуществить рассмотрение заявок на участие в открытом аукционе на право заключения договора аренды муни</w:t>
      </w:r>
      <w:r w:rsidRPr="00200534">
        <w:rPr>
          <w:rFonts w:ascii="Times New Roman" w:hAnsi="Times New Roman"/>
          <w:sz w:val="24"/>
          <w:szCs w:val="24"/>
        </w:rPr>
        <w:softHyphen/>
        <w:t>ципального имущества, отбор участников аукциона  на право заключения договора аренды муници</w:t>
      </w:r>
      <w:r w:rsidRPr="00200534">
        <w:rPr>
          <w:rFonts w:ascii="Times New Roman" w:hAnsi="Times New Roman"/>
          <w:sz w:val="24"/>
          <w:szCs w:val="24"/>
        </w:rPr>
        <w:softHyphen/>
        <w:t>паль</w:t>
      </w:r>
      <w:r w:rsidRPr="00200534">
        <w:rPr>
          <w:rFonts w:ascii="Times New Roman" w:hAnsi="Times New Roman"/>
          <w:sz w:val="24"/>
          <w:szCs w:val="24"/>
        </w:rPr>
        <w:softHyphen/>
        <w:t>ного имущества и ведение протокола рассмотрения заявок на участие в аукционе;</w:t>
      </w:r>
    </w:p>
    <w:p w:rsidR="00CD3D1B" w:rsidRPr="00200534" w:rsidRDefault="00CD3D1B" w:rsidP="00200534">
      <w:pPr>
        <w:numPr>
          <w:ilvl w:val="1"/>
          <w:numId w:val="2"/>
        </w:numPr>
        <w:tabs>
          <w:tab w:val="num" w:pos="342"/>
        </w:tabs>
        <w:autoSpaceDE w:val="0"/>
        <w:autoSpaceDN w:val="0"/>
        <w:adjustRightInd w:val="0"/>
        <w:spacing w:after="0" w:line="240" w:lineRule="auto"/>
        <w:ind w:left="342" w:hanging="342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провести открытый аукцион на право заключения договора аренды муни</w:t>
      </w:r>
      <w:r w:rsidRPr="00200534">
        <w:rPr>
          <w:rFonts w:ascii="Times New Roman" w:hAnsi="Times New Roman"/>
          <w:sz w:val="24"/>
          <w:szCs w:val="24"/>
        </w:rPr>
        <w:softHyphen/>
        <w:t>ципального имущества в соответствии с требованиями действующего законодательства.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6. </w:t>
      </w:r>
      <w:r w:rsidRPr="008F7285">
        <w:rPr>
          <w:rFonts w:ascii="Times New Roman" w:hAnsi="Times New Roman"/>
          <w:sz w:val="24"/>
        </w:rPr>
        <w:t>Данное постановление разместить на официальном сайте администрации района в сети  «Интернет</w:t>
      </w:r>
      <w:r>
        <w:rPr>
          <w:rFonts w:ascii="Times New Roman" w:hAnsi="Times New Roman"/>
          <w:sz w:val="24"/>
        </w:rPr>
        <w:t>».</w:t>
      </w:r>
    </w:p>
    <w:p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7.  </w:t>
      </w:r>
      <w:r w:rsidRPr="00200534">
        <w:rPr>
          <w:rFonts w:ascii="Times New Roman" w:hAnsi="Times New Roman"/>
          <w:sz w:val="24"/>
          <w:szCs w:val="24"/>
        </w:rPr>
        <w:t>Настоящее постановление вступает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 в силу  с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даты  подписания. </w:t>
      </w:r>
    </w:p>
    <w:p w:rsidR="00CD3D1B" w:rsidRPr="005C5DBF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</w:t>
      </w:r>
      <w:r w:rsidRPr="00200534">
        <w:rPr>
          <w:rFonts w:ascii="Times New Roman" w:hAnsi="Times New Roman"/>
          <w:sz w:val="24"/>
          <w:szCs w:val="24"/>
        </w:rPr>
        <w:t>Контроль исполнения настоящего постановления</w:t>
      </w:r>
      <w:r>
        <w:rPr>
          <w:rFonts w:ascii="Times New Roman" w:hAnsi="Times New Roman"/>
          <w:sz w:val="24"/>
          <w:szCs w:val="24"/>
        </w:rPr>
        <w:t xml:space="preserve">  возложить на и.о. заместителя </w:t>
      </w:r>
      <w:r w:rsidRPr="00200534">
        <w:rPr>
          <w:rFonts w:ascii="Times New Roman" w:hAnsi="Times New Roman"/>
          <w:sz w:val="24"/>
          <w:szCs w:val="24"/>
        </w:rPr>
        <w:t xml:space="preserve">главы администрации  района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И.М. Волкович.</w:t>
      </w:r>
    </w:p>
    <w:p w:rsidR="00CD3D1B" w:rsidRPr="005C5DBF" w:rsidRDefault="00CD3D1B" w:rsidP="005C5D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D3D1B" w:rsidRDefault="00CD3D1B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D3D1B" w:rsidRPr="005C5DBF" w:rsidRDefault="00CD3D1B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/>
          <w:sz w:val="24"/>
          <w:szCs w:val="24"/>
          <w:lang w:eastAsia="ru-RU"/>
        </w:rPr>
        <w:t>лав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CD3D1B" w:rsidRPr="0076570D" w:rsidTr="00886818">
        <w:trPr>
          <w:trHeight w:val="80"/>
        </w:trPr>
        <w:tc>
          <w:tcPr>
            <w:tcW w:w="7632" w:type="dxa"/>
          </w:tcPr>
          <w:p w:rsidR="00CD3D1B" w:rsidRPr="005C5DBF" w:rsidRDefault="00CD3D1B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CD3D1B" w:rsidRPr="005C5DBF" w:rsidRDefault="00CD3D1B" w:rsidP="005C5DB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CD3D1B" w:rsidRDefault="00CD3D1B"/>
    <w:sectPr w:rsidR="00CD3D1B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7B7B"/>
    <w:multiLevelType w:val="hybridMultilevel"/>
    <w:tmpl w:val="39B07B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48F8EA04">
      <w:start w:val="1"/>
      <w:numFmt w:val="bullet"/>
      <w:lvlText w:val="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C470639"/>
    <w:multiLevelType w:val="hybridMultilevel"/>
    <w:tmpl w:val="3902633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10848"/>
    <w:rsid w:val="00020191"/>
    <w:rsid w:val="000267BA"/>
    <w:rsid w:val="0009040B"/>
    <w:rsid w:val="000C57F2"/>
    <w:rsid w:val="001056BE"/>
    <w:rsid w:val="00106235"/>
    <w:rsid w:val="00125100"/>
    <w:rsid w:val="00177847"/>
    <w:rsid w:val="001A3E30"/>
    <w:rsid w:val="001E19A6"/>
    <w:rsid w:val="00200534"/>
    <w:rsid w:val="00224324"/>
    <w:rsid w:val="00274644"/>
    <w:rsid w:val="00277DB7"/>
    <w:rsid w:val="002E79E4"/>
    <w:rsid w:val="002F7F5A"/>
    <w:rsid w:val="00306AD9"/>
    <w:rsid w:val="00352B99"/>
    <w:rsid w:val="00372FFD"/>
    <w:rsid w:val="00381372"/>
    <w:rsid w:val="00395651"/>
    <w:rsid w:val="003C0FE3"/>
    <w:rsid w:val="003C27E2"/>
    <w:rsid w:val="00401792"/>
    <w:rsid w:val="0041287C"/>
    <w:rsid w:val="00413DF1"/>
    <w:rsid w:val="004639EE"/>
    <w:rsid w:val="00485BD4"/>
    <w:rsid w:val="004A20D7"/>
    <w:rsid w:val="004B0FBC"/>
    <w:rsid w:val="004C24AB"/>
    <w:rsid w:val="004F25EC"/>
    <w:rsid w:val="0053454B"/>
    <w:rsid w:val="0059004B"/>
    <w:rsid w:val="00596AED"/>
    <w:rsid w:val="005C5DBF"/>
    <w:rsid w:val="005F6DB1"/>
    <w:rsid w:val="00601D94"/>
    <w:rsid w:val="00606379"/>
    <w:rsid w:val="0064637B"/>
    <w:rsid w:val="006A786B"/>
    <w:rsid w:val="006E5255"/>
    <w:rsid w:val="007239FA"/>
    <w:rsid w:val="0076570D"/>
    <w:rsid w:val="00786B94"/>
    <w:rsid w:val="007A2C22"/>
    <w:rsid w:val="007A79A1"/>
    <w:rsid w:val="007F473B"/>
    <w:rsid w:val="00805211"/>
    <w:rsid w:val="00862D1E"/>
    <w:rsid w:val="00875908"/>
    <w:rsid w:val="008810A3"/>
    <w:rsid w:val="00886818"/>
    <w:rsid w:val="00897783"/>
    <w:rsid w:val="008A7E6E"/>
    <w:rsid w:val="008F7285"/>
    <w:rsid w:val="00931A85"/>
    <w:rsid w:val="00937C46"/>
    <w:rsid w:val="009F6FD2"/>
    <w:rsid w:val="00A94492"/>
    <w:rsid w:val="00AF7A85"/>
    <w:rsid w:val="00B50584"/>
    <w:rsid w:val="00B511C0"/>
    <w:rsid w:val="00B72008"/>
    <w:rsid w:val="00B77386"/>
    <w:rsid w:val="00B900A8"/>
    <w:rsid w:val="00BB7489"/>
    <w:rsid w:val="00C069EE"/>
    <w:rsid w:val="00C12A77"/>
    <w:rsid w:val="00C76B2A"/>
    <w:rsid w:val="00CD3D1B"/>
    <w:rsid w:val="00DC58D3"/>
    <w:rsid w:val="00DE32A5"/>
    <w:rsid w:val="00E11125"/>
    <w:rsid w:val="00E2266B"/>
    <w:rsid w:val="00E355D1"/>
    <w:rsid w:val="00E70F02"/>
    <w:rsid w:val="00EA75EF"/>
    <w:rsid w:val="00EF4D1B"/>
    <w:rsid w:val="00F350DE"/>
    <w:rsid w:val="00F4034F"/>
    <w:rsid w:val="00F91645"/>
    <w:rsid w:val="00FC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rFonts w:cs="Times New Roman"/>
      <w:color w:val="0000FF"/>
      <w:u w:val="single"/>
    </w:rPr>
  </w:style>
  <w:style w:type="paragraph" w:customStyle="1" w:styleId="1">
    <w:name w:val="Знак1"/>
    <w:basedOn w:val="Normal"/>
    <w:uiPriority w:val="99"/>
    <w:rsid w:val="0020053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277</TotalTime>
  <Pages>2</Pages>
  <Words>568</Words>
  <Characters>3240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Н.И.</cp:lastModifiedBy>
  <cp:revision>13</cp:revision>
  <cp:lastPrinted>2019-12-16T14:42:00Z</cp:lastPrinted>
  <dcterms:created xsi:type="dcterms:W3CDTF">2018-03-05T14:48:00Z</dcterms:created>
  <dcterms:modified xsi:type="dcterms:W3CDTF">2020-02-11T11:28:00Z</dcterms:modified>
</cp:coreProperties>
</file>